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D2" w:rsidRDefault="00071ED2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071ED2" w:rsidRDefault="00071ED2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071ED2" w:rsidRPr="00A67B29" w:rsidRDefault="00071ED2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71ED2" w:rsidRPr="00A67B29" w:rsidRDefault="00071ED2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71ED2" w:rsidRPr="00A67B29" w:rsidRDefault="00071ED2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071ED2" w:rsidRDefault="00071ED2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071ED2" w:rsidRPr="00A67B29" w:rsidRDefault="00071ED2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071ED2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20.03.2026 № 19</w:t>
      </w:r>
    </w:p>
    <w:p w:rsidR="00071ED2" w:rsidRPr="00A67B29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Pr="00A67B29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071ED2" w:rsidRPr="00A67B29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071ED2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071ED2" w:rsidRPr="00823FD6" w:rsidRDefault="00071ED2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Pr="00823FD6" w:rsidRDefault="00071ED2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Pr="00650572" w:rsidRDefault="00071ED2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071ED2" w:rsidRPr="00650572" w:rsidRDefault="00071ED2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71ED2" w:rsidRPr="00650572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071ED2" w:rsidRPr="00650572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071ED2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071ED2" w:rsidRPr="00ED131A" w:rsidRDefault="00071ED2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071ED2" w:rsidRPr="00ED131A" w:rsidRDefault="00071ED2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071ED2" w:rsidRPr="00ED131A" w:rsidRDefault="00071ED2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071ED2" w:rsidRPr="00B161BD" w:rsidRDefault="00071ED2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161BD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071ED2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071ED2" w:rsidRPr="00ED131A" w:rsidTr="00B51AF7">
        <w:trPr>
          <w:trHeight w:val="21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B51AF7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071ED2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B51AF7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1ED2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071ED2" w:rsidRPr="00ED131A" w:rsidRDefault="00071ED2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071ED2" w:rsidRPr="00ED131A" w:rsidRDefault="00071ED2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071ED2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5D61D6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71ED2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071ED2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634F12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D37FD9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3735795,79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634F12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634F12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D37FD9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3735795,79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1ED2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71" w:right="-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71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B51AF7" w:rsidRDefault="00071ED2" w:rsidP="00D37FD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D37FD9" w:rsidRDefault="00071ED2" w:rsidP="00D37FD9">
            <w:pPr>
              <w:ind w:left="-79" w:right="-71"/>
              <w:jc w:val="center"/>
              <w:rPr>
                <w:rFonts w:ascii="Times New Roman" w:hAnsi="Times New Roman"/>
                <w:b/>
                <w:bCs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4150933,13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71" w:right="-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71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B51AF7" w:rsidRDefault="00071ED2" w:rsidP="00D37FD9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B51AF7" w:rsidRDefault="00071ED2" w:rsidP="00D37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D37FD9" w:rsidRDefault="00071ED2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4150933,13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D37F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71ED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D2" w:rsidRPr="00ED131A" w:rsidRDefault="00071ED2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071ED2" w:rsidRDefault="00071ED2" w:rsidP="00B51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Pr="004110F8" w:rsidRDefault="00071ED2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071ED2" w:rsidRDefault="00071ED2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071ED2" w:rsidRPr="009E0431" w:rsidRDefault="00071ED2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071ED2" w:rsidRPr="009E0431" w:rsidSect="00EE1B0A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ED2" w:rsidRDefault="00071ED2" w:rsidP="0088391C">
      <w:pPr>
        <w:spacing w:after="0" w:line="240" w:lineRule="auto"/>
      </w:pPr>
      <w:r>
        <w:separator/>
      </w:r>
    </w:p>
  </w:endnote>
  <w:endnote w:type="continuationSeparator" w:id="0">
    <w:p w:rsidR="00071ED2" w:rsidRDefault="00071ED2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ED2" w:rsidRDefault="00071ED2" w:rsidP="0088391C">
      <w:pPr>
        <w:spacing w:after="0" w:line="240" w:lineRule="auto"/>
      </w:pPr>
      <w:r>
        <w:separator/>
      </w:r>
    </w:p>
  </w:footnote>
  <w:footnote w:type="continuationSeparator" w:id="0">
    <w:p w:rsidR="00071ED2" w:rsidRDefault="00071ED2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ED2" w:rsidRDefault="00071ED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1ED2" w:rsidRDefault="00071E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ED2" w:rsidRDefault="00071ED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71ED2" w:rsidRDefault="00071E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71ED2"/>
    <w:rsid w:val="000E6096"/>
    <w:rsid w:val="00147D2E"/>
    <w:rsid w:val="00183742"/>
    <w:rsid w:val="00183A8C"/>
    <w:rsid w:val="001D1C74"/>
    <w:rsid w:val="001E1B57"/>
    <w:rsid w:val="001F30B6"/>
    <w:rsid w:val="001F347F"/>
    <w:rsid w:val="00217D78"/>
    <w:rsid w:val="002755FB"/>
    <w:rsid w:val="0029109A"/>
    <w:rsid w:val="002C5A44"/>
    <w:rsid w:val="002F3485"/>
    <w:rsid w:val="0031788D"/>
    <w:rsid w:val="00357F56"/>
    <w:rsid w:val="00362A0B"/>
    <w:rsid w:val="003B0613"/>
    <w:rsid w:val="003C1E9D"/>
    <w:rsid w:val="003E0C72"/>
    <w:rsid w:val="003F4F4C"/>
    <w:rsid w:val="004110F8"/>
    <w:rsid w:val="004261F8"/>
    <w:rsid w:val="00431C0D"/>
    <w:rsid w:val="0047064D"/>
    <w:rsid w:val="00481505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809D8"/>
    <w:rsid w:val="006920C6"/>
    <w:rsid w:val="006B4349"/>
    <w:rsid w:val="006D03FD"/>
    <w:rsid w:val="00745BB7"/>
    <w:rsid w:val="007515B5"/>
    <w:rsid w:val="007A6967"/>
    <w:rsid w:val="007D76E7"/>
    <w:rsid w:val="007F0F79"/>
    <w:rsid w:val="007F65A1"/>
    <w:rsid w:val="00800381"/>
    <w:rsid w:val="00823FD6"/>
    <w:rsid w:val="00824515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14C76"/>
    <w:rsid w:val="00A21DBB"/>
    <w:rsid w:val="00A67B29"/>
    <w:rsid w:val="00B161BD"/>
    <w:rsid w:val="00B17DC9"/>
    <w:rsid w:val="00B33FD1"/>
    <w:rsid w:val="00B51AF7"/>
    <w:rsid w:val="00B82BF8"/>
    <w:rsid w:val="00BC1892"/>
    <w:rsid w:val="00BD2536"/>
    <w:rsid w:val="00BF17B6"/>
    <w:rsid w:val="00C2367A"/>
    <w:rsid w:val="00C54F81"/>
    <w:rsid w:val="00C722BD"/>
    <w:rsid w:val="00C72DAE"/>
    <w:rsid w:val="00CA1847"/>
    <w:rsid w:val="00CA1FD3"/>
    <w:rsid w:val="00D321C3"/>
    <w:rsid w:val="00D37FD9"/>
    <w:rsid w:val="00D52B85"/>
    <w:rsid w:val="00DB6ED7"/>
    <w:rsid w:val="00DE46FD"/>
    <w:rsid w:val="00E46B2B"/>
    <w:rsid w:val="00E67CCA"/>
    <w:rsid w:val="00E70C4F"/>
    <w:rsid w:val="00ED131A"/>
    <w:rsid w:val="00ED4C82"/>
    <w:rsid w:val="00EE1B0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86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5</Pages>
  <Words>861</Words>
  <Characters>4909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35</cp:revision>
  <cp:lastPrinted>2026-03-26T12:53:00Z</cp:lastPrinted>
  <dcterms:created xsi:type="dcterms:W3CDTF">2019-08-19T13:15:00Z</dcterms:created>
  <dcterms:modified xsi:type="dcterms:W3CDTF">2026-03-26T15:33:00Z</dcterms:modified>
</cp:coreProperties>
</file>